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A1FDC" w14:textId="77777777" w:rsidR="00F64F40" w:rsidRDefault="00F64F40" w:rsidP="00F64F4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Henry CLERKE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70950E3D" w14:textId="77777777" w:rsidR="00F64F40" w:rsidRDefault="00F64F40" w:rsidP="00F64F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Risley, Derbyshire.</w:t>
      </w:r>
    </w:p>
    <w:p w14:paraId="215039C4" w14:textId="77777777" w:rsidR="00F64F40" w:rsidRDefault="00F64F40" w:rsidP="00F64F40">
      <w:pPr>
        <w:pStyle w:val="NoSpacing"/>
        <w:rPr>
          <w:rFonts w:cs="Times New Roman"/>
          <w:szCs w:val="24"/>
        </w:rPr>
      </w:pPr>
    </w:p>
    <w:p w14:paraId="1DC4D492" w14:textId="77777777" w:rsidR="00F64F40" w:rsidRDefault="00F64F40" w:rsidP="00F64F40">
      <w:pPr>
        <w:pStyle w:val="NoSpacing"/>
        <w:rPr>
          <w:rFonts w:cs="Times New Roman"/>
          <w:szCs w:val="24"/>
        </w:rPr>
      </w:pPr>
    </w:p>
    <w:p w14:paraId="231B99A4" w14:textId="77777777" w:rsidR="00F64F40" w:rsidRDefault="00F64F40" w:rsidP="00F64F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Sandiacre</w:t>
      </w:r>
      <w:proofErr w:type="spellEnd"/>
      <w:r>
        <w:rPr>
          <w:rFonts w:cs="Times New Roman"/>
          <w:szCs w:val="24"/>
        </w:rPr>
        <w:t xml:space="preserve"> into lands</w:t>
      </w:r>
    </w:p>
    <w:p w14:paraId="74E1EFAF" w14:textId="77777777" w:rsidR="00F64F40" w:rsidRDefault="00F64F40" w:rsidP="00F64F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Ralph Neville, 2</w:t>
      </w:r>
      <w:r w:rsidRPr="00610557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1AB4F4E1" w14:textId="77777777" w:rsidR="00F64F40" w:rsidRDefault="00F64F40" w:rsidP="00F64F4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B230939" w14:textId="77777777" w:rsidR="00F64F40" w:rsidRDefault="00F64F40" w:rsidP="00F64F4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pp.103-4)</w:t>
      </w:r>
    </w:p>
    <w:p w14:paraId="7A258CFF" w14:textId="77777777" w:rsidR="00F64F40" w:rsidRDefault="00F64F40" w:rsidP="00F64F40">
      <w:pPr>
        <w:pStyle w:val="NoSpacing"/>
        <w:rPr>
          <w:rFonts w:eastAsia="Times New Roman" w:cs="Times New Roman"/>
          <w:szCs w:val="24"/>
        </w:rPr>
      </w:pPr>
    </w:p>
    <w:p w14:paraId="0D9F02CF" w14:textId="77777777" w:rsidR="00F64F40" w:rsidRDefault="00F64F40" w:rsidP="00F64F40">
      <w:pPr>
        <w:pStyle w:val="NoSpacing"/>
        <w:rPr>
          <w:rFonts w:eastAsia="Times New Roman" w:cs="Times New Roman"/>
          <w:szCs w:val="24"/>
        </w:rPr>
      </w:pPr>
    </w:p>
    <w:p w14:paraId="283B6F88" w14:textId="77777777" w:rsidR="00F64F40" w:rsidRDefault="00F64F40" w:rsidP="00F64F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July 2023</w:t>
      </w:r>
    </w:p>
    <w:p w14:paraId="23D76A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ACD6A" w14:textId="77777777" w:rsidR="00F64F40" w:rsidRDefault="00F64F40" w:rsidP="009139A6">
      <w:r>
        <w:separator/>
      </w:r>
    </w:p>
  </w:endnote>
  <w:endnote w:type="continuationSeparator" w:id="0">
    <w:p w14:paraId="6FC2FC33" w14:textId="77777777" w:rsidR="00F64F40" w:rsidRDefault="00F64F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E4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34C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C0B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AFF11" w14:textId="77777777" w:rsidR="00F64F40" w:rsidRDefault="00F64F40" w:rsidP="009139A6">
      <w:r>
        <w:separator/>
      </w:r>
    </w:p>
  </w:footnote>
  <w:footnote w:type="continuationSeparator" w:id="0">
    <w:p w14:paraId="614E1489" w14:textId="77777777" w:rsidR="00F64F40" w:rsidRDefault="00F64F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CD2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94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6C6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F4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6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6BCB7"/>
  <w15:chartTrackingRefBased/>
  <w15:docId w15:val="{B039529C-8301-4312-BF27-2524F60D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2023-07-30T19:08:00Z</dcterms:created>
  <dcterms:modified xsi:type="dcterms:W3CDTF">2023-07-30T19:09:00Z</dcterms:modified>
</cp:coreProperties>
</file>